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30CBD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30CB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FA70A9">
        <w:rPr>
          <w:rFonts w:eastAsia="Arial"/>
          <w:b/>
          <w:kern w:val="3"/>
          <w:sz w:val="24"/>
          <w:szCs w:val="24"/>
          <w:lang w:eastAsia="zh-CN"/>
        </w:rPr>
        <w:t>Ленина, д.7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15593" w:rsidRDefault="0010435B" w:rsidP="00615593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C27D8" w:rsidRPr="008C27D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568E8" w:rsidRPr="00E568E8">
        <w:rPr>
          <w:b/>
          <w:color w:val="000000"/>
          <w:kern w:val="3"/>
          <w:sz w:val="24"/>
          <w:szCs w:val="24"/>
          <w:lang w:eastAsia="zh-CN" w:bidi="hi-IN"/>
        </w:rPr>
        <w:t>2 535 162,00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15593" w:rsidRPr="00615593">
        <w:t xml:space="preserve"> </w:t>
      </w:r>
      <w:r w:rsidR="00615593" w:rsidRPr="00615593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61559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15593" w:rsidRPr="00615593">
        <w:rPr>
          <w:b/>
          <w:color w:val="000000"/>
          <w:kern w:val="3"/>
          <w:sz w:val="24"/>
          <w:szCs w:val="24"/>
          <w:lang w:eastAsia="zh-CN" w:bidi="hi-IN"/>
        </w:rPr>
        <w:t>1 400 000,00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559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системы теплоснабжения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15593" w:rsidRPr="00615593">
        <w:rPr>
          <w:b/>
          <w:color w:val="000000"/>
          <w:kern w:val="3"/>
          <w:sz w:val="24"/>
          <w:szCs w:val="24"/>
          <w:lang w:eastAsia="zh-CN" w:bidi="hi-IN"/>
        </w:rPr>
        <w:t>2 200 000,00</w:t>
      </w:r>
      <w:r w:rsidR="0061559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2C429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955 000,00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емонт внутридомовой</w:t>
      </w:r>
      <w:proofErr w:type="gram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C4291" w:rsidRPr="002C4291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15593" w:rsidRPr="00615593">
        <w:rPr>
          <w:b/>
          <w:bCs/>
          <w:color w:val="000000"/>
          <w:kern w:val="3"/>
          <w:sz w:val="24"/>
          <w:szCs w:val="24"/>
          <w:lang w:eastAsia="zh-CN" w:bidi="hi-IN"/>
        </w:rPr>
        <w:t>515 520,31</w:t>
      </w:r>
      <w:r w:rsidR="0061559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5593" w:rsidRPr="00615593">
        <w:rPr>
          <w:b/>
          <w:bCs/>
          <w:color w:val="000000"/>
          <w:kern w:val="3"/>
          <w:sz w:val="24"/>
          <w:szCs w:val="24"/>
          <w:lang w:eastAsia="zh-CN" w:bidi="hi-IN"/>
        </w:rPr>
        <w:t>151 352,43</w:t>
      </w:r>
      <w:r w:rsidR="0061559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5593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27D8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68E8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A70A9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0AF6-18DC-4486-B502-08769D04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18</cp:revision>
  <cp:lastPrinted>2023-02-01T06:27:00Z</cp:lastPrinted>
  <dcterms:created xsi:type="dcterms:W3CDTF">2024-06-18T11:39:00Z</dcterms:created>
  <dcterms:modified xsi:type="dcterms:W3CDTF">2024-07-01T07:06:00Z</dcterms:modified>
</cp:coreProperties>
</file>